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8EA" w14:textId="77777777" w:rsidR="004E7015" w:rsidRDefault="004E7015" w:rsidP="004E70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FERNAM</w:t>
      </w:r>
      <w:r>
        <w:rPr>
          <w:rFonts w:cs="Times New Roman"/>
          <w:szCs w:val="24"/>
        </w:rPr>
        <w:t xml:space="preserve">       (fl.1459)</w:t>
      </w:r>
    </w:p>
    <w:p w14:paraId="10DD1A64" w14:textId="77777777" w:rsidR="004E7015" w:rsidRDefault="004E7015" w:rsidP="004E7015">
      <w:pPr>
        <w:pStyle w:val="NoSpacing"/>
        <w:rPr>
          <w:rFonts w:cs="Times New Roman"/>
          <w:szCs w:val="24"/>
        </w:rPr>
      </w:pPr>
    </w:p>
    <w:p w14:paraId="0D4A1658" w14:textId="77777777" w:rsidR="004E7015" w:rsidRDefault="004E7015" w:rsidP="004E7015">
      <w:pPr>
        <w:pStyle w:val="NoSpacing"/>
        <w:rPr>
          <w:rFonts w:cs="Times New Roman"/>
          <w:szCs w:val="24"/>
        </w:rPr>
      </w:pPr>
    </w:p>
    <w:p w14:paraId="6E47E14B" w14:textId="77777777" w:rsidR="004E7015" w:rsidRDefault="004E7015" w:rsidP="004E70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Leicestershire.</w:t>
      </w:r>
    </w:p>
    <w:p w14:paraId="569AE458" w14:textId="77777777" w:rsidR="004E7015" w:rsidRDefault="004E7015" w:rsidP="004E70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p.560)</w:t>
      </w:r>
    </w:p>
    <w:p w14:paraId="0F36E59B" w14:textId="77777777" w:rsidR="004E7015" w:rsidRDefault="004E7015" w:rsidP="004E7015">
      <w:pPr>
        <w:pStyle w:val="NoSpacing"/>
        <w:rPr>
          <w:rFonts w:cs="Times New Roman"/>
          <w:szCs w:val="24"/>
        </w:rPr>
      </w:pPr>
    </w:p>
    <w:p w14:paraId="4813126C" w14:textId="77777777" w:rsidR="004E7015" w:rsidRDefault="004E7015" w:rsidP="004E7015">
      <w:pPr>
        <w:pStyle w:val="NoSpacing"/>
        <w:rPr>
          <w:rFonts w:cs="Times New Roman"/>
          <w:szCs w:val="24"/>
        </w:rPr>
      </w:pPr>
    </w:p>
    <w:p w14:paraId="1EB68C08" w14:textId="77777777" w:rsidR="004E7015" w:rsidRDefault="004E7015" w:rsidP="004E70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25 March 2025</w:t>
      </w:r>
      <w:r>
        <w:rPr>
          <w:rFonts w:cs="Times New Roman"/>
          <w:szCs w:val="24"/>
        </w:rPr>
        <w:fldChar w:fldCharType="end"/>
      </w:r>
    </w:p>
    <w:p w14:paraId="492716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3E54F" w14:textId="77777777" w:rsidR="004E7015" w:rsidRDefault="004E7015" w:rsidP="009139A6">
      <w:r>
        <w:separator/>
      </w:r>
    </w:p>
  </w:endnote>
  <w:endnote w:type="continuationSeparator" w:id="0">
    <w:p w14:paraId="20E2651A" w14:textId="77777777" w:rsidR="004E7015" w:rsidRDefault="004E70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48B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F7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D29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D29D" w14:textId="77777777" w:rsidR="004E7015" w:rsidRDefault="004E7015" w:rsidP="009139A6">
      <w:r>
        <w:separator/>
      </w:r>
    </w:p>
  </w:footnote>
  <w:footnote w:type="continuationSeparator" w:id="0">
    <w:p w14:paraId="2FE1E1E0" w14:textId="77777777" w:rsidR="004E7015" w:rsidRDefault="004E70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51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E01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BE7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015"/>
    <w:rsid w:val="000666E0"/>
    <w:rsid w:val="000A2E7A"/>
    <w:rsid w:val="00190DFA"/>
    <w:rsid w:val="002510B7"/>
    <w:rsid w:val="00270799"/>
    <w:rsid w:val="00357E4A"/>
    <w:rsid w:val="004E7015"/>
    <w:rsid w:val="005C130B"/>
    <w:rsid w:val="006A36C3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BBE19"/>
  <w15:chartTrackingRefBased/>
  <w15:docId w15:val="{014289BC-D3A5-47C7-999B-E35C0CBA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2025-03-25T21:24:00Z</dcterms:created>
  <dcterms:modified xsi:type="dcterms:W3CDTF">2025-03-25T21:24:00Z</dcterms:modified>
</cp:coreProperties>
</file>